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0CC0451B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  <w:r w:rsidR="00340DA3">
              <w:rPr>
                <w:rFonts w:ascii="Arial" w:hAnsi="Arial" w:cs="Arial"/>
                <w:color w:val="0000FF"/>
                <w:sz w:val="16"/>
                <w:szCs w:val="16"/>
              </w:rPr>
              <w:t>-02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531489B3" w:rsidR="00424A5A" w:rsidRPr="00427B3B" w:rsidRDefault="00BD4ED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23</w:t>
            </w:r>
            <w:r w:rsidR="00FE292C">
              <w:rPr>
                <w:rFonts w:ascii="Arial" w:hAnsi="Arial" w:cs="Arial"/>
                <w:color w:val="0000FF"/>
                <w:sz w:val="16"/>
                <w:szCs w:val="16"/>
              </w:rPr>
              <w:t>.03.2026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5FEF555A" w14:textId="77777777" w:rsidR="00340DA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Rekonstrukcija ceste R2-413/1080 Vodice - Moste,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III.etapa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</w:t>
            </w:r>
          </w:p>
          <w:p w14:paraId="79F0599D" w14:textId="4727E0FE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C52323E" w14:textId="77777777" w:rsidR="00340DA3" w:rsidRDefault="00340DA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5E28C98" w14:textId="77777777" w:rsidR="00340DA3" w:rsidRDefault="00340DA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F8BD1AE" w14:textId="739028E6" w:rsidR="00556816" w:rsidRPr="00F71733" w:rsidRDefault="00340DA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Naročnik objavlja</w:t>
            </w:r>
            <w:r w:rsidR="00053B99">
              <w:rPr>
                <w:rFonts w:ascii="Tahoma" w:hAnsi="Tahoma" w:cs="Tahoma"/>
                <w:b/>
              </w:rPr>
              <w:t xml:space="preserve"> dokument </w:t>
            </w:r>
            <w:r w:rsidR="00BD4ED8">
              <w:rPr>
                <w:rFonts w:ascii="Tahoma" w:hAnsi="Tahoma" w:cs="Tahoma"/>
                <w:b/>
              </w:rPr>
              <w:t>G.121.1_PRESTAVITEV SPOMINSKEGA OBELEŽJA</w:t>
            </w:r>
            <w:r w:rsidR="00053B99">
              <w:rPr>
                <w:rFonts w:ascii="Tahoma" w:hAnsi="Tahoma" w:cs="Tahoma"/>
                <w:b/>
              </w:rPr>
              <w:t xml:space="preserve"> </w:t>
            </w: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74A9" w14:textId="77777777" w:rsidR="00461C9F" w:rsidRDefault="00461C9F">
      <w:r>
        <w:separator/>
      </w:r>
    </w:p>
  </w:endnote>
  <w:endnote w:type="continuationSeparator" w:id="0">
    <w:p w14:paraId="2389619B" w14:textId="77777777" w:rsidR="00461C9F" w:rsidRDefault="0046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BBEA" w14:textId="77777777" w:rsidR="00461C9F" w:rsidRDefault="00461C9F">
      <w:r>
        <w:separator/>
      </w:r>
    </w:p>
  </w:footnote>
  <w:footnote w:type="continuationSeparator" w:id="0">
    <w:p w14:paraId="3EB4616B" w14:textId="77777777" w:rsidR="00461C9F" w:rsidRDefault="00461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53B99"/>
    <w:rsid w:val="000646A9"/>
    <w:rsid w:val="001836BB"/>
    <w:rsid w:val="002507C2"/>
    <w:rsid w:val="002B10C8"/>
    <w:rsid w:val="002E3637"/>
    <w:rsid w:val="003133A6"/>
    <w:rsid w:val="00340DA3"/>
    <w:rsid w:val="00401F0C"/>
    <w:rsid w:val="00424A5A"/>
    <w:rsid w:val="00461C9F"/>
    <w:rsid w:val="004B34B5"/>
    <w:rsid w:val="004C1DBA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BD4ED8"/>
    <w:rsid w:val="00E51016"/>
    <w:rsid w:val="00EB24F7"/>
    <w:rsid w:val="00F71733"/>
    <w:rsid w:val="00F961ED"/>
    <w:rsid w:val="00FA1E40"/>
    <w:rsid w:val="00FC63B6"/>
    <w:rsid w:val="00FE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63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3</cp:revision>
  <cp:lastPrinted>2026-03-23T10:01:00Z</cp:lastPrinted>
  <dcterms:created xsi:type="dcterms:W3CDTF">2026-03-20T10:05:00Z</dcterms:created>
  <dcterms:modified xsi:type="dcterms:W3CDTF">2026-03-23T10:02:00Z</dcterms:modified>
</cp:coreProperties>
</file>